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B7BC0" w14:textId="45970310" w:rsidR="006B2F86" w:rsidRDefault="005A5FE6" w:rsidP="00E71FC3">
      <w:pPr>
        <w:pStyle w:val="NoSpacing"/>
      </w:pPr>
      <w:r>
        <w:rPr>
          <w:u w:val="single"/>
        </w:rPr>
        <w:t>Robert LEEKE</w:t>
      </w:r>
      <w:r>
        <w:t xml:space="preserve">      (d.1484-5)</w:t>
      </w:r>
    </w:p>
    <w:p w14:paraId="4D5D5C58" w14:textId="50150E60" w:rsidR="005A5FE6" w:rsidRDefault="005A5FE6" w:rsidP="00E71FC3">
      <w:pPr>
        <w:pStyle w:val="NoSpacing"/>
      </w:pPr>
      <w:r>
        <w:t>of A</w:t>
      </w:r>
      <w:r w:rsidR="00D00563">
        <w:t>r</w:t>
      </w:r>
      <w:bookmarkStart w:id="0" w:name="_GoBack"/>
      <w:bookmarkEnd w:id="0"/>
      <w:r>
        <w:t>nall, Nottinghamshire.</w:t>
      </w:r>
    </w:p>
    <w:p w14:paraId="209EE2D4" w14:textId="0A709E55" w:rsidR="005A5FE6" w:rsidRDefault="005A5FE6" w:rsidP="00E71FC3">
      <w:pPr>
        <w:pStyle w:val="NoSpacing"/>
      </w:pPr>
    </w:p>
    <w:p w14:paraId="1D76E904" w14:textId="75D5F286" w:rsidR="005A5FE6" w:rsidRDefault="005A5FE6" w:rsidP="00E71FC3">
      <w:pPr>
        <w:pStyle w:val="NoSpacing"/>
      </w:pPr>
    </w:p>
    <w:p w14:paraId="2BC6081A" w14:textId="3E69DAE9" w:rsidR="005A5FE6" w:rsidRDefault="005A5FE6" w:rsidP="00E71FC3">
      <w:pPr>
        <w:pStyle w:val="NoSpacing"/>
      </w:pPr>
      <w:r>
        <w:t>11 Dec.1484</w:t>
      </w:r>
      <w:r>
        <w:tab/>
        <w:t>He made his Will.    (W.Y.R. p.103)</w:t>
      </w:r>
    </w:p>
    <w:p w14:paraId="7DFFFAC0" w14:textId="3242A2F0" w:rsidR="005A5FE6" w:rsidRDefault="005A5FE6" w:rsidP="00E71FC3">
      <w:pPr>
        <w:pStyle w:val="NoSpacing"/>
      </w:pPr>
      <w:r>
        <w:t>28 Apr.1485</w:t>
      </w:r>
      <w:r>
        <w:tab/>
        <w:t>Probate of his Will.    (ibid.)</w:t>
      </w:r>
    </w:p>
    <w:p w14:paraId="4171A841" w14:textId="4050A200" w:rsidR="005A5FE6" w:rsidRDefault="005A5FE6" w:rsidP="00E71FC3">
      <w:pPr>
        <w:pStyle w:val="NoSpacing"/>
      </w:pPr>
    </w:p>
    <w:p w14:paraId="7063B26A" w14:textId="3BC0733C" w:rsidR="005A5FE6" w:rsidRDefault="005A5FE6" w:rsidP="00E71FC3">
      <w:pPr>
        <w:pStyle w:val="NoSpacing"/>
      </w:pPr>
    </w:p>
    <w:p w14:paraId="61119FD5" w14:textId="559411DE" w:rsidR="005A5FE6" w:rsidRPr="005A5FE6" w:rsidRDefault="005A5FE6" w:rsidP="00E71FC3">
      <w:pPr>
        <w:pStyle w:val="NoSpacing"/>
      </w:pPr>
      <w:r>
        <w:t>19 July 2019</w:t>
      </w:r>
    </w:p>
    <w:sectPr w:rsidR="005A5FE6" w:rsidRPr="005A5FE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CFB8A" w14:textId="77777777" w:rsidR="005A5FE6" w:rsidRDefault="005A5FE6" w:rsidP="00E71FC3">
      <w:pPr>
        <w:spacing w:after="0" w:line="240" w:lineRule="auto"/>
      </w:pPr>
      <w:r>
        <w:separator/>
      </w:r>
    </w:p>
  </w:endnote>
  <w:endnote w:type="continuationSeparator" w:id="0">
    <w:p w14:paraId="1CDCA806" w14:textId="77777777" w:rsidR="005A5FE6" w:rsidRDefault="005A5F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9727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82078" w14:textId="77777777" w:rsidR="005A5FE6" w:rsidRDefault="005A5FE6" w:rsidP="00E71FC3">
      <w:pPr>
        <w:spacing w:after="0" w:line="240" w:lineRule="auto"/>
      </w:pPr>
      <w:r>
        <w:separator/>
      </w:r>
    </w:p>
  </w:footnote>
  <w:footnote w:type="continuationSeparator" w:id="0">
    <w:p w14:paraId="79750CD8" w14:textId="77777777" w:rsidR="005A5FE6" w:rsidRDefault="005A5F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FE6"/>
    <w:rsid w:val="001A7C09"/>
    <w:rsid w:val="00577BD5"/>
    <w:rsid w:val="005A5FE6"/>
    <w:rsid w:val="00656CBA"/>
    <w:rsid w:val="006A1F77"/>
    <w:rsid w:val="00733BE7"/>
    <w:rsid w:val="00AB52E8"/>
    <w:rsid w:val="00B16D3F"/>
    <w:rsid w:val="00BB41AC"/>
    <w:rsid w:val="00D00563"/>
    <w:rsid w:val="00E71FC3"/>
    <w:rsid w:val="00EF4813"/>
    <w:rsid w:val="00FD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45CD8"/>
  <w15:chartTrackingRefBased/>
  <w15:docId w15:val="{B68E6DB1-5A41-45F7-9A63-1D0CE3BA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2019-07-19T20:33:00Z</dcterms:created>
  <dcterms:modified xsi:type="dcterms:W3CDTF">2019-07-19T20:36:00Z</dcterms:modified>
</cp:coreProperties>
</file>